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615" w:type="dxa"/>
        <w:tblInd w:w="5647" w:type="dxa"/>
        <w:tblLook w:val="0000"/>
      </w:tblPr>
      <w:tblGrid>
        <w:gridCol w:w="3615"/>
      </w:tblGrid>
      <w:tr w:rsidR="00865828" w:rsidRPr="0092416E" w:rsidTr="00EA0E4F">
        <w:trPr>
          <w:trHeight w:val="1755"/>
        </w:trPr>
        <w:tc>
          <w:tcPr>
            <w:tcW w:w="3615" w:type="dxa"/>
          </w:tcPr>
          <w:p w:rsidR="00865828" w:rsidRDefault="00865828" w:rsidP="0041671F">
            <w:pPr>
              <w:pStyle w:val="HTMLPreformatted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УТВЕРЖДЕНО</w:t>
            </w:r>
          </w:p>
          <w:p w:rsidR="00865828" w:rsidRDefault="00865828" w:rsidP="0041671F">
            <w:pPr>
              <w:pStyle w:val="HTMLPreformatted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приказом начальника</w:t>
            </w:r>
          </w:p>
          <w:p w:rsidR="00865828" w:rsidRDefault="00865828" w:rsidP="0041671F">
            <w:pPr>
              <w:pStyle w:val="HTMLPreformatted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Управления образования</w:t>
            </w:r>
          </w:p>
          <w:p w:rsidR="00865828" w:rsidRDefault="00865828" w:rsidP="0041671F">
            <w:pPr>
              <w:pStyle w:val="HTMLPreformatted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от 03.07.2014 № 370</w:t>
            </w:r>
          </w:p>
          <w:p w:rsidR="00865828" w:rsidRDefault="00865828" w:rsidP="0041671F">
            <w:pPr>
              <w:pStyle w:val="HTMLPreformatted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828" w:rsidRDefault="00865828" w:rsidP="0041671F">
            <w:pPr>
              <w:pStyle w:val="HTMLPreformatted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5828" w:rsidRDefault="00865828" w:rsidP="0041671F">
      <w:pPr>
        <w:pStyle w:val="HTMLPreformatted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828" w:rsidRDefault="00865828" w:rsidP="0041671F">
      <w:pPr>
        <w:pStyle w:val="HTMLPreformatted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865828" w:rsidRDefault="00865828" w:rsidP="0041671F">
      <w:pPr>
        <w:pStyle w:val="HTMLPreformatted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 граждан на обучение по образовательным программам начального общего, основного общего и среднего общего образования в общеобразовательные организации муниципального района имени Лазо</w:t>
      </w:r>
    </w:p>
    <w:p w:rsidR="00865828" w:rsidRDefault="00865828" w:rsidP="004167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1. Порядок приема граждан на обучение по образовательным программам начального общего, основного общего и среднего общего образования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Порядок) регламентирует прием граждан Российской Федерации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граждане, дети) в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общеобразовательные </w:t>
      </w:r>
      <w:r w:rsidRPr="0041671F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имени Лазо (далее – ОО)</w:t>
      </w:r>
      <w:r w:rsidRPr="0041671F">
        <w:rPr>
          <w:rFonts w:ascii="Times New Roman" w:hAnsi="Times New Roman" w:cs="Times New Roman"/>
          <w:sz w:val="28"/>
          <w:szCs w:val="28"/>
        </w:rPr>
        <w:t>, осуществляющие образовательную деятельность по образовательным программам начального общего, основного общего и сре</w:t>
      </w:r>
      <w:r>
        <w:rPr>
          <w:rFonts w:ascii="Times New Roman" w:hAnsi="Times New Roman" w:cs="Times New Roman"/>
          <w:sz w:val="28"/>
          <w:szCs w:val="28"/>
        </w:rPr>
        <w:t xml:space="preserve">днего общего образования (далее – </w:t>
      </w:r>
      <w:r w:rsidRPr="0041671F">
        <w:rPr>
          <w:rFonts w:ascii="Times New Roman" w:hAnsi="Times New Roman" w:cs="Times New Roman"/>
          <w:sz w:val="28"/>
          <w:szCs w:val="28"/>
        </w:rPr>
        <w:t>общеобразовательные программы).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2. Прием иностранных граждан и лиц без гражданства, в том числе соот</w:t>
      </w:r>
      <w:r>
        <w:rPr>
          <w:rFonts w:ascii="Times New Roman" w:hAnsi="Times New Roman" w:cs="Times New Roman"/>
          <w:sz w:val="28"/>
          <w:szCs w:val="28"/>
        </w:rPr>
        <w:t>ечественников за рубежом,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для обучения по общеобразовательным программам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законом от 29 декабря 2012 г. N 273-ФЗ "Об образовании в Российской Федерации" (</w:t>
      </w:r>
      <w:r>
        <w:rPr>
          <w:rFonts w:ascii="Times New Roman" w:hAnsi="Times New Roman" w:cs="Times New Roman"/>
          <w:sz w:val="28"/>
          <w:szCs w:val="28"/>
        </w:rPr>
        <w:t>далее – закон «Об образовании»</w:t>
      </w:r>
      <w:r w:rsidRPr="0041671F">
        <w:rPr>
          <w:rFonts w:ascii="Times New Roman" w:hAnsi="Times New Roman" w:cs="Times New Roman"/>
          <w:sz w:val="28"/>
          <w:szCs w:val="28"/>
        </w:rPr>
        <w:t>) и настоящим Порядком.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Правила приема в конкретную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на обучение по общеобразовательным программам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правила приема) устанавливаются в части, не урегулированной законо</w:t>
      </w:r>
      <w:r>
        <w:rPr>
          <w:rFonts w:ascii="Times New Roman" w:hAnsi="Times New Roman" w:cs="Times New Roman"/>
          <w:sz w:val="28"/>
          <w:szCs w:val="28"/>
        </w:rPr>
        <w:t>дательством об образовании,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самостоятельно. 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Прием гра</w:t>
      </w:r>
      <w:r>
        <w:rPr>
          <w:rFonts w:ascii="Times New Roman" w:hAnsi="Times New Roman" w:cs="Times New Roman"/>
          <w:sz w:val="28"/>
          <w:szCs w:val="28"/>
        </w:rPr>
        <w:t>ждан для обучения в филиале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пра</w:t>
      </w:r>
      <w:r>
        <w:rPr>
          <w:rFonts w:ascii="Times New Roman" w:hAnsi="Times New Roman" w:cs="Times New Roman"/>
          <w:sz w:val="28"/>
          <w:szCs w:val="28"/>
        </w:rPr>
        <w:t>вилами приема на обучение в ОО</w:t>
      </w:r>
      <w:r w:rsidRPr="0041671F">
        <w:rPr>
          <w:rFonts w:ascii="Times New Roman" w:hAnsi="Times New Roman" w:cs="Times New Roman"/>
          <w:sz w:val="28"/>
          <w:szCs w:val="28"/>
        </w:rPr>
        <w:t>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Правила приема в муниципальные 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на обучение по основным общеобразовательным программам должны обеспечивать прием в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граждан, имеющих право на получение общего образования соответствующего уровня и проживающих на территории, за которой закреплена указанная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закрепленная территория). </w:t>
      </w:r>
    </w:p>
    <w:p w:rsidR="00865828" w:rsidRPr="0041671F" w:rsidRDefault="00865828" w:rsidP="00E245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приеме в</w:t>
      </w:r>
      <w:r w:rsidRPr="004167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может быть отказано только по причине отсутствия в ней свободных мест. В случае отсутствия мест в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ребенка для решения вопроса о его устройстве в другую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обращаются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муниципального района имени Лазо (далее – Управление образования). 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6. Прием на обучение по основным общеобразовательным программам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1671F">
        <w:rPr>
          <w:rFonts w:ascii="Times New Roman" w:hAnsi="Times New Roman" w:cs="Times New Roman"/>
          <w:sz w:val="28"/>
          <w:szCs w:val="28"/>
        </w:rPr>
        <w:t xml:space="preserve"> проводится на общедоступной основе, если иное не предусмотрено законом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1671F">
        <w:rPr>
          <w:rFonts w:ascii="Times New Roman" w:hAnsi="Times New Roman" w:cs="Times New Roman"/>
          <w:sz w:val="28"/>
          <w:szCs w:val="28"/>
        </w:rPr>
        <w:t>Об образовании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1671F">
        <w:rPr>
          <w:rFonts w:ascii="Times New Roman" w:hAnsi="Times New Roman" w:cs="Times New Roman"/>
          <w:sz w:val="28"/>
          <w:szCs w:val="28"/>
        </w:rPr>
        <w:t>.</w:t>
      </w:r>
    </w:p>
    <w:p w:rsidR="00865828" w:rsidRPr="0041671F" w:rsidRDefault="00865828" w:rsidP="001D1B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Организация индивидуального отбора при приеме в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>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порядке, которые предусмотрены законодательством с</w:t>
      </w:r>
      <w:r>
        <w:rPr>
          <w:rFonts w:ascii="Times New Roman" w:hAnsi="Times New Roman" w:cs="Times New Roman"/>
          <w:sz w:val="28"/>
          <w:szCs w:val="28"/>
        </w:rPr>
        <w:t>убъекта Российской Федерации</w:t>
      </w:r>
      <w:r w:rsidRPr="0041671F">
        <w:rPr>
          <w:rFonts w:ascii="Times New Roman" w:hAnsi="Times New Roman" w:cs="Times New Roman"/>
          <w:sz w:val="28"/>
          <w:szCs w:val="28"/>
        </w:rPr>
        <w:t>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обязана ознакомить поступающего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</w:t>
      </w:r>
      <w:r>
        <w:rPr>
          <w:rFonts w:ascii="Times New Roman" w:hAnsi="Times New Roman" w:cs="Times New Roman"/>
          <w:sz w:val="28"/>
          <w:szCs w:val="28"/>
        </w:rPr>
        <w:t xml:space="preserve">а и обязанности обучающихся. 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размещают распорядительный акт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41671F">
        <w:rPr>
          <w:rFonts w:ascii="Times New Roman" w:hAnsi="Times New Roman" w:cs="Times New Roman"/>
          <w:sz w:val="28"/>
          <w:szCs w:val="28"/>
        </w:rPr>
        <w:t xml:space="preserve">о закреплении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 xml:space="preserve">за конкретными территориями муниципального района, издаваемый не позднее 1 февраля текущего года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распорядительный акт о закрепленной территории).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41671F">
        <w:rPr>
          <w:rFonts w:ascii="Times New Roman" w:hAnsi="Times New Roman" w:cs="Times New Roman"/>
          <w:sz w:val="28"/>
          <w:szCs w:val="28"/>
        </w:rPr>
        <w:t>с целью проведения организованного приема граждан в первый класс размещает на информационном стенде, на официальном сайте в сети "Интернет", в средствах массовой информации (в том числе электронных) информацию о: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количестве мест в первых классах не позднее 10 календарных дней с момента издания распорядительного акта о закрепленной территории;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наличии свободных мест для приема детей, не проживающих на закрепленной территории, не позднее 1 июля.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Прием граждан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N 115-ФЗ "О правовом положении иностранных граждан в Российской Федерации".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В заявлении родителями (законными представителями) ребенка указываются следующие сведения: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а) фамилия, имя, отчество (последнее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при наличии) ребенка;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б) дата и место рождения ребенка;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в) фамилия, имя, отчество (последнее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71F">
        <w:rPr>
          <w:rFonts w:ascii="Times New Roman" w:hAnsi="Times New Roman" w:cs="Times New Roman"/>
          <w:sz w:val="28"/>
          <w:szCs w:val="28"/>
        </w:rPr>
        <w:t xml:space="preserve"> при наличии) родителей (законных представителей) ребенка;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г) адрес места жительства ребенка, его родителей (законных представителей);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д) контактные телефоны родителей (законных представителей) ребенка.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Примерная форма заявления размещается ОООД на информационном стенде и</w:t>
      </w:r>
      <w:r>
        <w:rPr>
          <w:rFonts w:ascii="Times New Roman" w:hAnsi="Times New Roman" w:cs="Times New Roman"/>
          <w:sz w:val="28"/>
          <w:szCs w:val="28"/>
        </w:rPr>
        <w:t xml:space="preserve"> (или) на официальном сайте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в сети "Интернет".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приема в ОО</w:t>
      </w:r>
      <w:r w:rsidRPr="0041671F">
        <w:rPr>
          <w:rFonts w:ascii="Times New Roman" w:hAnsi="Times New Roman" w:cs="Times New Roman"/>
          <w:sz w:val="28"/>
          <w:szCs w:val="28"/>
        </w:rPr>
        <w:t>: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Копии предъявляемых при п</w:t>
      </w:r>
      <w:r>
        <w:rPr>
          <w:rFonts w:ascii="Times New Roman" w:hAnsi="Times New Roman" w:cs="Times New Roman"/>
          <w:sz w:val="28"/>
          <w:szCs w:val="28"/>
        </w:rPr>
        <w:t>риеме документов хранятся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на время обучения ребенка.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10. Родители (законные представители) детей имеют право по своему усмотрению представлять другие документы.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11. При прием</w:t>
      </w:r>
      <w:r>
        <w:rPr>
          <w:rFonts w:ascii="Times New Roman" w:hAnsi="Times New Roman" w:cs="Times New Roman"/>
          <w:sz w:val="28"/>
          <w:szCs w:val="28"/>
        </w:rPr>
        <w:t>е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для получения среднего общего образования представляется аттестат об основном общем образовании установленного образца.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12. Требование предоставления других документов в качестве о</w:t>
      </w:r>
      <w:r>
        <w:rPr>
          <w:rFonts w:ascii="Times New Roman" w:hAnsi="Times New Roman" w:cs="Times New Roman"/>
          <w:sz w:val="28"/>
          <w:szCs w:val="28"/>
        </w:rPr>
        <w:t>снования для приема детей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13. Факт ознакомления родителей (законных представителей) ребенка с лицензией на осуществление образовательной деятельности, свидетельством о г</w:t>
      </w:r>
      <w:r>
        <w:rPr>
          <w:rFonts w:ascii="Times New Roman" w:hAnsi="Times New Roman" w:cs="Times New Roman"/>
          <w:sz w:val="28"/>
          <w:szCs w:val="28"/>
        </w:rPr>
        <w:t>осударственной аккредитации ОО, уставом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фиксируется в заявлении о приеме и заверяется личной подписью родителей (законных представителей) ребенка.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 xml:space="preserve"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 w:rsidRPr="0041671F">
        <w:rPr>
          <w:rFonts w:ascii="Times New Roman" w:hAnsi="Times New Roman" w:cs="Times New Roman"/>
          <w:sz w:val="28"/>
          <w:szCs w:val="28"/>
        </w:rPr>
        <w:t>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14. При</w:t>
      </w:r>
      <w:r>
        <w:rPr>
          <w:rFonts w:ascii="Times New Roman" w:hAnsi="Times New Roman" w:cs="Times New Roman"/>
          <w:sz w:val="28"/>
          <w:szCs w:val="28"/>
        </w:rPr>
        <w:t>ем заявлений в первый класс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для граждан, проживающих на закрепленной территории, начинается не позднее 1 февраля и завершается не позднее 30 июня текущего года.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Зачисление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sz w:val="28"/>
          <w:szCs w:val="28"/>
        </w:rPr>
        <w:t>ется распорядительным актом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в течение 7 рабочих дней после приема документов.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</w:t>
      </w:r>
      <w:r w:rsidRPr="0041671F">
        <w:rPr>
          <w:rFonts w:ascii="Times New Roman" w:hAnsi="Times New Roman" w:cs="Times New Roman"/>
          <w:sz w:val="28"/>
          <w:szCs w:val="28"/>
        </w:rPr>
        <w:t>, закончившие прием в первый класс всех детей, проживающих на закрепленной территории, осуществляют прием детей, не проживающих на закрепленной территории, ранее 1 июля.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15. Для удобства родителей (зако</w:t>
      </w:r>
      <w:r>
        <w:rPr>
          <w:rFonts w:ascii="Times New Roman" w:hAnsi="Times New Roman" w:cs="Times New Roman"/>
          <w:sz w:val="28"/>
          <w:szCs w:val="28"/>
        </w:rPr>
        <w:t xml:space="preserve">нных представителей) детей ОО </w:t>
      </w:r>
      <w:r w:rsidRPr="0041671F">
        <w:rPr>
          <w:rFonts w:ascii="Times New Roman" w:hAnsi="Times New Roman" w:cs="Times New Roman"/>
          <w:sz w:val="28"/>
          <w:szCs w:val="28"/>
        </w:rPr>
        <w:t>устанавливают график приема документов в зависимости от адреса регистрации по месту жительства (пребывания).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16. При приеме на свободные места детей, не проживающих на закрепленной территории, преимущественным правом обладают дети граждан, имеющих право на первоочере</w:t>
      </w:r>
      <w:r>
        <w:rPr>
          <w:rFonts w:ascii="Times New Roman" w:hAnsi="Times New Roman" w:cs="Times New Roman"/>
          <w:sz w:val="28"/>
          <w:szCs w:val="28"/>
        </w:rPr>
        <w:t>дное предоставление места в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нормативными правовыми актами субъектов Российской Федерации.</w:t>
      </w:r>
    </w:p>
    <w:p w:rsidR="00865828" w:rsidRPr="0041671F" w:rsidRDefault="00865828" w:rsidP="001D1B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17. Дети с ограниченными возможностями здоровья принимаются на обучение по адаптированной основной общеобразовательной программе только с согласия их родителей (законных представителей) и на основании рекомендаций психолого-мед</w:t>
      </w:r>
      <w:r>
        <w:rPr>
          <w:rFonts w:ascii="Times New Roman" w:hAnsi="Times New Roman" w:cs="Times New Roman"/>
          <w:sz w:val="28"/>
          <w:szCs w:val="28"/>
        </w:rPr>
        <w:t xml:space="preserve">ико-педагогической комиссии. 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18.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</w:t>
      </w:r>
      <w:r>
        <w:rPr>
          <w:rFonts w:ascii="Times New Roman" w:hAnsi="Times New Roman" w:cs="Times New Roman"/>
          <w:sz w:val="28"/>
          <w:szCs w:val="28"/>
        </w:rPr>
        <w:t>аявления о приеме ребенка в ОО</w:t>
      </w:r>
      <w:r w:rsidRPr="0041671F">
        <w:rPr>
          <w:rFonts w:ascii="Times New Roman" w:hAnsi="Times New Roman" w:cs="Times New Roman"/>
          <w:sz w:val="28"/>
          <w:szCs w:val="28"/>
        </w:rPr>
        <w:t>, о перечне представленных документов. Расписка заверяется подписью должностного лица ОООД, ответственного за п</w:t>
      </w:r>
      <w:r>
        <w:rPr>
          <w:rFonts w:ascii="Times New Roman" w:hAnsi="Times New Roman" w:cs="Times New Roman"/>
          <w:sz w:val="28"/>
          <w:szCs w:val="28"/>
        </w:rPr>
        <w:t>рием документов, и печатью ОО</w:t>
      </w:r>
      <w:r w:rsidRPr="0041671F">
        <w:rPr>
          <w:rFonts w:ascii="Times New Roman" w:hAnsi="Times New Roman" w:cs="Times New Roman"/>
          <w:sz w:val="28"/>
          <w:szCs w:val="28"/>
        </w:rPr>
        <w:t>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Распорядительные акты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о приеме детей на обучение размещают</w:t>
      </w:r>
      <w:r>
        <w:rPr>
          <w:rFonts w:ascii="Times New Roman" w:hAnsi="Times New Roman" w:cs="Times New Roman"/>
          <w:sz w:val="28"/>
          <w:szCs w:val="28"/>
        </w:rPr>
        <w:t>ся на информационном стенде ОО</w:t>
      </w:r>
      <w:r w:rsidRPr="0041671F">
        <w:rPr>
          <w:rFonts w:ascii="Times New Roman" w:hAnsi="Times New Roman" w:cs="Times New Roman"/>
          <w:sz w:val="28"/>
          <w:szCs w:val="28"/>
        </w:rPr>
        <w:t xml:space="preserve"> в день их издания.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671F">
        <w:rPr>
          <w:rFonts w:ascii="Times New Roman" w:hAnsi="Times New Roman" w:cs="Times New Roman"/>
          <w:sz w:val="28"/>
          <w:szCs w:val="28"/>
        </w:rPr>
        <w:t>20. На кажд</w:t>
      </w:r>
      <w:r>
        <w:rPr>
          <w:rFonts w:ascii="Times New Roman" w:hAnsi="Times New Roman" w:cs="Times New Roman"/>
          <w:sz w:val="28"/>
          <w:szCs w:val="28"/>
        </w:rPr>
        <w:t>ого ребенка, зачисленного в ОО</w:t>
      </w:r>
      <w:r w:rsidRPr="0041671F">
        <w:rPr>
          <w:rFonts w:ascii="Times New Roman" w:hAnsi="Times New Roman" w:cs="Times New Roman"/>
          <w:sz w:val="28"/>
          <w:szCs w:val="28"/>
        </w:rPr>
        <w:t>, заводится личное дело, в котором хранятся все сданные документы.</w:t>
      </w:r>
    </w:p>
    <w:p w:rsidR="00865828" w:rsidRPr="0041671F" w:rsidRDefault="00865828" w:rsidP="00416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5828" w:rsidRPr="0041671F" w:rsidRDefault="00865828" w:rsidP="001D1B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865828" w:rsidRPr="0041671F" w:rsidSect="001448D3">
      <w:foot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828" w:rsidRDefault="00865828" w:rsidP="00264B4E">
      <w:pPr>
        <w:spacing w:after="0" w:line="240" w:lineRule="auto"/>
      </w:pPr>
      <w:r>
        <w:separator/>
      </w:r>
    </w:p>
  </w:endnote>
  <w:endnote w:type="continuationSeparator" w:id="0">
    <w:p w:rsidR="00865828" w:rsidRDefault="00865828" w:rsidP="00264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828" w:rsidRDefault="00865828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865828" w:rsidRDefault="008658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828" w:rsidRDefault="00865828" w:rsidP="00264B4E">
      <w:pPr>
        <w:spacing w:after="0" w:line="240" w:lineRule="auto"/>
      </w:pPr>
      <w:r>
        <w:separator/>
      </w:r>
    </w:p>
  </w:footnote>
  <w:footnote w:type="continuationSeparator" w:id="0">
    <w:p w:rsidR="00865828" w:rsidRDefault="00865828" w:rsidP="00264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F3F3A"/>
    <w:multiLevelType w:val="multilevel"/>
    <w:tmpl w:val="745C546E"/>
    <w:lvl w:ilvl="0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185"/>
    <w:rsid w:val="00105F24"/>
    <w:rsid w:val="001448D3"/>
    <w:rsid w:val="00170907"/>
    <w:rsid w:val="00174744"/>
    <w:rsid w:val="001D1BA4"/>
    <w:rsid w:val="00264B4E"/>
    <w:rsid w:val="002713C9"/>
    <w:rsid w:val="002C13DF"/>
    <w:rsid w:val="002E142D"/>
    <w:rsid w:val="00346EAE"/>
    <w:rsid w:val="0037402C"/>
    <w:rsid w:val="00375185"/>
    <w:rsid w:val="0041671F"/>
    <w:rsid w:val="00454624"/>
    <w:rsid w:val="004B6881"/>
    <w:rsid w:val="004D2AD2"/>
    <w:rsid w:val="00562C21"/>
    <w:rsid w:val="005D6870"/>
    <w:rsid w:val="0065214C"/>
    <w:rsid w:val="00676C2B"/>
    <w:rsid w:val="006C32DC"/>
    <w:rsid w:val="00717C59"/>
    <w:rsid w:val="00771666"/>
    <w:rsid w:val="00773362"/>
    <w:rsid w:val="00784AC5"/>
    <w:rsid w:val="007E6D60"/>
    <w:rsid w:val="00841965"/>
    <w:rsid w:val="00865828"/>
    <w:rsid w:val="00866D3E"/>
    <w:rsid w:val="00891DD6"/>
    <w:rsid w:val="008B0690"/>
    <w:rsid w:val="008D5EEF"/>
    <w:rsid w:val="0092288F"/>
    <w:rsid w:val="0092416E"/>
    <w:rsid w:val="00934671"/>
    <w:rsid w:val="00987BCF"/>
    <w:rsid w:val="009B2E23"/>
    <w:rsid w:val="00A56ED5"/>
    <w:rsid w:val="00AD391D"/>
    <w:rsid w:val="00B34EAE"/>
    <w:rsid w:val="00B71963"/>
    <w:rsid w:val="00B85891"/>
    <w:rsid w:val="00BA2A1F"/>
    <w:rsid w:val="00BA3E53"/>
    <w:rsid w:val="00C6124F"/>
    <w:rsid w:val="00CA0520"/>
    <w:rsid w:val="00CF583A"/>
    <w:rsid w:val="00D70B61"/>
    <w:rsid w:val="00E245CA"/>
    <w:rsid w:val="00EA0E4F"/>
    <w:rsid w:val="00EC377E"/>
    <w:rsid w:val="00ED2A0E"/>
    <w:rsid w:val="00EE4463"/>
    <w:rsid w:val="00F835A7"/>
    <w:rsid w:val="00FA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C2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934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34671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264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4B4E"/>
  </w:style>
  <w:style w:type="paragraph" w:styleId="Footer">
    <w:name w:val="footer"/>
    <w:basedOn w:val="Normal"/>
    <w:link w:val="FooterChar"/>
    <w:uiPriority w:val="99"/>
    <w:rsid w:val="00264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64B4E"/>
  </w:style>
  <w:style w:type="paragraph" w:customStyle="1" w:styleId="ConsPlusNormal">
    <w:name w:val="ConsPlusNormal"/>
    <w:uiPriority w:val="99"/>
    <w:rsid w:val="004167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4</Pages>
  <Words>1401</Words>
  <Characters>7986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Азон Светлана</dc:creator>
  <cp:keywords/>
  <dc:description/>
  <cp:lastModifiedBy>специалист</cp:lastModifiedBy>
  <cp:revision>27</cp:revision>
  <cp:lastPrinted>2014-07-03T04:27:00Z</cp:lastPrinted>
  <dcterms:created xsi:type="dcterms:W3CDTF">2014-05-18T23:13:00Z</dcterms:created>
  <dcterms:modified xsi:type="dcterms:W3CDTF">2014-07-04T01:59:00Z</dcterms:modified>
</cp:coreProperties>
</file>